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35E17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John SHIPTON</w:t>
      </w:r>
      <w:r>
        <w:rPr>
          <w:rFonts w:ascii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</w:rPr>
        <w:t>fl.1458)</w:t>
      </w:r>
    </w:p>
    <w:p w14:paraId="020D4E75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 London. Merchant.</w:t>
      </w:r>
    </w:p>
    <w:p w14:paraId="53879786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</w:rPr>
      </w:pPr>
    </w:p>
    <w:p w14:paraId="13CCDFF2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</w:rPr>
      </w:pPr>
    </w:p>
    <w:p w14:paraId="35B7F645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  <w:t>1458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Thomas Acton(q.v.)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Maynell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6D6F871C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Camberwell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Surrey(q.v.), and John Porter of London,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or draper(q.v.).</w:t>
      </w:r>
    </w:p>
    <w:p w14:paraId="6A9F3967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6A048C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D70C8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CA7AA" w14:textId="77777777" w:rsidR="0021152A" w:rsidRDefault="0021152A" w:rsidP="002115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2022</w:t>
      </w:r>
    </w:p>
    <w:p w14:paraId="1A17D6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1E8C7" w14:textId="77777777" w:rsidR="0021152A" w:rsidRDefault="0021152A" w:rsidP="009139A6">
      <w:r>
        <w:separator/>
      </w:r>
    </w:p>
  </w:endnote>
  <w:endnote w:type="continuationSeparator" w:id="0">
    <w:p w14:paraId="00FEEE8C" w14:textId="77777777" w:rsidR="0021152A" w:rsidRDefault="002115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32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87F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436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C8BE6" w14:textId="77777777" w:rsidR="0021152A" w:rsidRDefault="0021152A" w:rsidP="009139A6">
      <w:r>
        <w:separator/>
      </w:r>
    </w:p>
  </w:footnote>
  <w:footnote w:type="continuationSeparator" w:id="0">
    <w:p w14:paraId="3928DF77" w14:textId="77777777" w:rsidR="0021152A" w:rsidRDefault="002115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6B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59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1F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2A"/>
    <w:rsid w:val="000666E0"/>
    <w:rsid w:val="0021152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B3283"/>
  <w15:chartTrackingRefBased/>
  <w15:docId w15:val="{0640857A-2D6F-43CF-A98B-125B7D90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15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2022-05-26T16:40:00Z</dcterms:created>
  <dcterms:modified xsi:type="dcterms:W3CDTF">2022-05-26T16:40:00Z</dcterms:modified>
</cp:coreProperties>
</file>